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315F4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SWAPSTON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5AEE2674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D4610CB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F4817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7D5612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Jan.1414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He, Gilbert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Milbourne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vintner(q.v.),</w:t>
      </w:r>
    </w:p>
    <w:p w14:paraId="2A5BE7D4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fled from London after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rebellion was discovered. They were</w:t>
      </w:r>
    </w:p>
    <w:p w14:paraId="22D96A16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subsequently captured at Oxford, in the company of William Blake and other</w:t>
      </w:r>
    </w:p>
    <w:p w14:paraId="09C79F11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members of the Bristol contingent.</w:t>
      </w:r>
    </w:p>
    <w:p w14:paraId="4A2E172E" w14:textId="77777777" w:rsidR="00F8100A" w:rsidRDefault="00F8100A" w:rsidP="00F8100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p.492)</w:t>
      </w:r>
    </w:p>
    <w:p w14:paraId="653C2EE7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04309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8986B" w14:textId="77777777" w:rsidR="00F8100A" w:rsidRDefault="00F8100A" w:rsidP="00F81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2022</w:t>
      </w:r>
    </w:p>
    <w:p w14:paraId="72F97C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48E73" w14:textId="77777777" w:rsidR="00F8100A" w:rsidRDefault="00F8100A" w:rsidP="009139A6">
      <w:r>
        <w:separator/>
      </w:r>
    </w:p>
  </w:endnote>
  <w:endnote w:type="continuationSeparator" w:id="0">
    <w:p w14:paraId="7553EAA1" w14:textId="77777777" w:rsidR="00F8100A" w:rsidRDefault="00F810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35D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56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A2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9D0B5" w14:textId="77777777" w:rsidR="00F8100A" w:rsidRDefault="00F8100A" w:rsidP="009139A6">
      <w:r>
        <w:separator/>
      </w:r>
    </w:p>
  </w:footnote>
  <w:footnote w:type="continuationSeparator" w:id="0">
    <w:p w14:paraId="1D81C7A6" w14:textId="77777777" w:rsidR="00F8100A" w:rsidRDefault="00F810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405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553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5F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00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3785D"/>
  <w15:chartTrackingRefBased/>
  <w15:docId w15:val="{90479620-60E1-4308-B41D-B06FB774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2022-02-08T17:11:00Z</dcterms:created>
  <dcterms:modified xsi:type="dcterms:W3CDTF">2022-02-08T17:11:00Z</dcterms:modified>
</cp:coreProperties>
</file>